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8B97" w14:textId="77777777" w:rsidR="000928F6" w:rsidRDefault="000928F6" w:rsidP="00BB5C4F">
      <w:r>
        <w:separator/>
      </w:r>
    </w:p>
  </w:endnote>
  <w:endnote w:type="continuationSeparator" w:id="0">
    <w:p w14:paraId="1B42B2F7" w14:textId="77777777" w:rsidR="000928F6" w:rsidRDefault="000928F6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CCCD" w14:textId="77777777" w:rsidR="000928F6" w:rsidRDefault="000928F6" w:rsidP="00BB5C4F">
      <w:r>
        <w:separator/>
      </w:r>
    </w:p>
  </w:footnote>
  <w:footnote w:type="continuationSeparator" w:id="0">
    <w:p w14:paraId="75775262" w14:textId="77777777" w:rsidR="000928F6" w:rsidRDefault="000928F6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612FC" w14:textId="77777777" w:rsidR="005A068C" w:rsidRPr="00AD570C" w:rsidRDefault="005A068C" w:rsidP="005A068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bookmarkStart w:id="2" w:name="_Hlk117857080"/>
    <w:r w:rsidRPr="00AD570C">
      <w:rPr>
        <w:rFonts w:asciiTheme="minorHAnsi" w:hAnsiTheme="minorHAnsi" w:cstheme="minorHAnsi"/>
        <w:color w:val="006A8E"/>
        <w:sz w:val="24"/>
      </w:rPr>
      <w:t>OSNOVNA ŠOLA JANKA GLAZERJA RUŠE</w:t>
    </w:r>
  </w:p>
  <w:p w14:paraId="044312A2" w14:textId="77777777" w:rsidR="005A068C" w:rsidRPr="00AD570C" w:rsidRDefault="005A068C" w:rsidP="005A068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Lesjakova ulica 4</w:t>
    </w:r>
  </w:p>
  <w:bookmarkEnd w:id="2"/>
  <w:p w14:paraId="4B5F8B70" w14:textId="1C2E9676" w:rsidR="006B67EC" w:rsidRPr="00D532AD" w:rsidRDefault="005A068C" w:rsidP="005A068C">
    <w:pPr>
      <w:pStyle w:val="Header"/>
      <w:jc w:val="center"/>
    </w:pPr>
    <w:r w:rsidRPr="00AD570C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928F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349B2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07772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824C0"/>
    <w:rsid w:val="00597C9A"/>
    <w:rsid w:val="005A068C"/>
    <w:rsid w:val="005A525C"/>
    <w:rsid w:val="005C7FC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24693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79</Words>
  <Characters>488</Characters>
  <Application>Microsoft Office Word</Application>
  <DocSecurity>0</DocSecurity>
  <Lines>25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2022-11-28T08:33:00Z</dcterms:modified>
  <cp:contentStatus/>
</cp:coreProperties>
</file>